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E1E10" w14:textId="2C9FA5AD" w:rsidR="006B2F86" w:rsidRDefault="00B811F9" w:rsidP="00E71FC3">
      <w:pPr>
        <w:pStyle w:val="NoSpacing"/>
      </w:pPr>
      <w:r>
        <w:rPr>
          <w:u w:val="single"/>
        </w:rPr>
        <w:t>John PHILIP</w:t>
      </w:r>
      <w:r>
        <w:t xml:space="preserve">  </w:t>
      </w:r>
      <w:proofErr w:type="gramStart"/>
      <w:r>
        <w:t xml:space="preserve">   (</w:t>
      </w:r>
      <w:proofErr w:type="gramEnd"/>
      <w:r>
        <w:t>fl.1464)</w:t>
      </w:r>
    </w:p>
    <w:p w14:paraId="03A3AE79" w14:textId="712ECEB8" w:rsidR="00B811F9" w:rsidRDefault="00B811F9" w:rsidP="00E71FC3">
      <w:pPr>
        <w:pStyle w:val="NoSpacing"/>
      </w:pPr>
      <w:r>
        <w:t xml:space="preserve">of York. </w:t>
      </w:r>
      <w:proofErr w:type="spellStart"/>
      <w:r>
        <w:t>Stevenour</w:t>
      </w:r>
      <w:proofErr w:type="spellEnd"/>
      <w:r>
        <w:t>.</w:t>
      </w:r>
    </w:p>
    <w:p w14:paraId="2BBD611B" w14:textId="1B4310D1" w:rsidR="00B811F9" w:rsidRDefault="00B811F9" w:rsidP="00E71FC3">
      <w:pPr>
        <w:pStyle w:val="NoSpacing"/>
      </w:pPr>
    </w:p>
    <w:p w14:paraId="76E8EAC1" w14:textId="6082DD3B" w:rsidR="00B811F9" w:rsidRDefault="00B811F9" w:rsidP="00E71FC3">
      <w:pPr>
        <w:pStyle w:val="NoSpacing"/>
      </w:pPr>
    </w:p>
    <w:p w14:paraId="176E08A9" w14:textId="0F1D78F9" w:rsidR="00B811F9" w:rsidRDefault="00B811F9" w:rsidP="00E71FC3">
      <w:pPr>
        <w:pStyle w:val="NoSpacing"/>
      </w:pPr>
      <w:r>
        <w:t>Daughter:   Alice(q.v.).     (R.F.Y. p.215)</w:t>
      </w:r>
    </w:p>
    <w:p w14:paraId="78B697A9" w14:textId="0FE518DF" w:rsidR="00B811F9" w:rsidRDefault="00B811F9" w:rsidP="00E71FC3">
      <w:pPr>
        <w:pStyle w:val="NoSpacing"/>
      </w:pPr>
    </w:p>
    <w:p w14:paraId="62F7DAD5" w14:textId="59930394" w:rsidR="00B811F9" w:rsidRDefault="00B811F9" w:rsidP="00E71FC3">
      <w:pPr>
        <w:pStyle w:val="NoSpacing"/>
      </w:pPr>
    </w:p>
    <w:p w14:paraId="77FD3BAC" w14:textId="10885312" w:rsidR="00B811F9" w:rsidRDefault="00B811F9" w:rsidP="00E71FC3">
      <w:pPr>
        <w:pStyle w:val="NoSpacing"/>
      </w:pPr>
      <w:r>
        <w:tab/>
        <w:t>1489</w:t>
      </w:r>
      <w:r>
        <w:tab/>
        <w:t>Alice became a Freeman by patrimony.   (ibid.)</w:t>
      </w:r>
    </w:p>
    <w:p w14:paraId="58E7860C" w14:textId="450E5027" w:rsidR="00B811F9" w:rsidRDefault="00B811F9" w:rsidP="00E71FC3">
      <w:pPr>
        <w:pStyle w:val="NoSpacing"/>
      </w:pPr>
    </w:p>
    <w:p w14:paraId="5125C12F" w14:textId="3070F9D2" w:rsidR="00B811F9" w:rsidRDefault="00B811F9" w:rsidP="00E71FC3">
      <w:pPr>
        <w:pStyle w:val="NoSpacing"/>
      </w:pPr>
    </w:p>
    <w:p w14:paraId="792CCDA5" w14:textId="4343C0BC" w:rsidR="00B811F9" w:rsidRPr="00B811F9" w:rsidRDefault="00B811F9" w:rsidP="00E71FC3">
      <w:pPr>
        <w:pStyle w:val="NoSpacing"/>
      </w:pPr>
      <w:r>
        <w:t>22 January 2019</w:t>
      </w:r>
      <w:bookmarkStart w:id="0" w:name="_GoBack"/>
      <w:bookmarkEnd w:id="0"/>
    </w:p>
    <w:sectPr w:rsidR="00B811F9" w:rsidRPr="00B811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75854" w14:textId="77777777" w:rsidR="00B811F9" w:rsidRDefault="00B811F9" w:rsidP="00E71FC3">
      <w:pPr>
        <w:spacing w:after="0" w:line="240" w:lineRule="auto"/>
      </w:pPr>
      <w:r>
        <w:separator/>
      </w:r>
    </w:p>
  </w:endnote>
  <w:endnote w:type="continuationSeparator" w:id="0">
    <w:p w14:paraId="1BFE93B2" w14:textId="77777777" w:rsidR="00B811F9" w:rsidRDefault="00B811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A37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4080D" w14:textId="77777777" w:rsidR="00B811F9" w:rsidRDefault="00B811F9" w:rsidP="00E71FC3">
      <w:pPr>
        <w:spacing w:after="0" w:line="240" w:lineRule="auto"/>
      </w:pPr>
      <w:r>
        <w:separator/>
      </w:r>
    </w:p>
  </w:footnote>
  <w:footnote w:type="continuationSeparator" w:id="0">
    <w:p w14:paraId="6C160541" w14:textId="77777777" w:rsidR="00B811F9" w:rsidRDefault="00B811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1F9"/>
    <w:rsid w:val="001A7C09"/>
    <w:rsid w:val="00577BD5"/>
    <w:rsid w:val="00656CBA"/>
    <w:rsid w:val="006A1F77"/>
    <w:rsid w:val="00733BE7"/>
    <w:rsid w:val="00AB52E8"/>
    <w:rsid w:val="00B16D3F"/>
    <w:rsid w:val="00B811F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A7147"/>
  <w15:chartTrackingRefBased/>
  <w15:docId w15:val="{F5B99B9E-CC20-47E3-8993-96AAA2D2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2019-01-22T19:04:00Z</dcterms:created>
  <dcterms:modified xsi:type="dcterms:W3CDTF">2019-01-22T19:06:00Z</dcterms:modified>
</cp:coreProperties>
</file>